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726B18B3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171642">
        <w:rPr>
          <w:b/>
          <w:color w:val="FF5200" w:themeColor="accent2"/>
          <w:sz w:val="36"/>
          <w:szCs w:val="36"/>
        </w:rPr>
        <w:t>názvem „</w:t>
      </w:r>
      <w:r w:rsidR="00171642" w:rsidRPr="00171642">
        <w:rPr>
          <w:b/>
          <w:color w:val="FF5200" w:themeColor="accent2"/>
          <w:sz w:val="36"/>
          <w:szCs w:val="36"/>
        </w:rPr>
        <w:t>Doplnění závor na přejezdu P3550 v km 14,664 na trati Šluknov – Dolní Poustevna – Dolní Poustevna st.hr</w:t>
      </w:r>
      <w:r w:rsidRPr="00171642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vedené </w:t>
      </w:r>
      <w:r w:rsidRPr="00D72C23">
        <w:rPr>
          <w:b/>
          <w:color w:val="FF5200" w:themeColor="accent2"/>
          <w:sz w:val="36"/>
          <w:szCs w:val="36"/>
        </w:rPr>
        <w:t xml:space="preserve">pod </w:t>
      </w:r>
      <w:r w:rsidRPr="00D72C2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D72C23" w:rsidRPr="00D72C2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68624/2026-SŽ-GŘ-O15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24E03A9E" w14:textId="2260756F" w:rsidR="00944519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26984004" w:history="1">
            <w:r w:rsidR="00944519" w:rsidRPr="001247A3">
              <w:rPr>
                <w:rStyle w:val="Hypertextovodkaz"/>
              </w:rPr>
              <w:t>Kapitola č. 1 Všeobecné informace o dodavateli</w:t>
            </w:r>
            <w:r w:rsidR="00944519">
              <w:rPr>
                <w:noProof/>
                <w:webHidden/>
              </w:rPr>
              <w:tab/>
            </w:r>
            <w:r w:rsidR="00944519">
              <w:rPr>
                <w:noProof/>
                <w:webHidden/>
              </w:rPr>
              <w:fldChar w:fldCharType="begin"/>
            </w:r>
            <w:r w:rsidR="00944519">
              <w:rPr>
                <w:noProof/>
                <w:webHidden/>
              </w:rPr>
              <w:instrText xml:space="preserve"> PAGEREF _Toc226984004 \h </w:instrText>
            </w:r>
            <w:r w:rsidR="00944519">
              <w:rPr>
                <w:noProof/>
                <w:webHidden/>
              </w:rPr>
            </w:r>
            <w:r w:rsidR="00944519">
              <w:rPr>
                <w:noProof/>
                <w:webHidden/>
              </w:rPr>
              <w:fldChar w:fldCharType="separate"/>
            </w:r>
            <w:r w:rsidR="00944519">
              <w:rPr>
                <w:noProof/>
                <w:webHidden/>
              </w:rPr>
              <w:t>2</w:t>
            </w:r>
            <w:r w:rsidR="00944519">
              <w:rPr>
                <w:noProof/>
                <w:webHidden/>
              </w:rPr>
              <w:fldChar w:fldCharType="end"/>
            </w:r>
          </w:hyperlink>
        </w:p>
        <w:p w14:paraId="49358F0C" w14:textId="4E96E7C2" w:rsidR="00944519" w:rsidRDefault="0094451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4005" w:history="1">
            <w:r w:rsidRPr="001247A3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_Toc226984005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BD9C6C" w14:textId="26768637" w:rsidR="00944519" w:rsidRDefault="0094451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4006" w:history="1">
            <w:r w:rsidRPr="001247A3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_Toc226984006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26A5A3" w14:textId="3D8B2582" w:rsidR="00944519" w:rsidRDefault="0094451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4007" w:history="1">
            <w:r w:rsidRPr="001247A3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_Toc226984007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D4638" w14:textId="6BE315FD" w:rsidR="00944519" w:rsidRDefault="0094451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4008" w:history="1">
            <w:r w:rsidRPr="001247A3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_Toc226984008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6B8A50" w14:textId="1124545A" w:rsidR="00944519" w:rsidRDefault="0094451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4009" w:history="1">
            <w:r w:rsidRPr="001247A3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_Toc226984009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A61334" w14:textId="4D06E4B7" w:rsidR="00944519" w:rsidRDefault="0094451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4010" w:history="1">
            <w:r w:rsidRPr="001247A3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_Toc226984010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B7A59" w14:textId="211D7EFB" w:rsidR="00944519" w:rsidRDefault="0094451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4011" w:history="1">
            <w:r w:rsidRPr="001247A3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_Toc226984011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D1749B" w14:textId="3C3BE5E9" w:rsidR="00944519" w:rsidRDefault="0094451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4012" w:history="1">
            <w:r w:rsidRPr="001247A3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_Toc226984012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35B10" w14:textId="72AED070" w:rsidR="00944519" w:rsidRDefault="0094451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4013" w:history="1">
            <w:r w:rsidRPr="001247A3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_Toc226984013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95F36" w14:textId="29824B99" w:rsidR="00944519" w:rsidRDefault="0094451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4014" w:history="1">
            <w:r w:rsidRPr="001247A3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_Toc226984014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4671C3" w14:textId="003EBDDB" w:rsidR="00944519" w:rsidRDefault="0094451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4015" w:history="1">
            <w:r w:rsidRPr="001247A3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_Toc226984015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4A8702D5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26984004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26984005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26984006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26984007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26C0EE4A" w:rsidR="00D6532E" w:rsidRPr="009B0DFA" w:rsidRDefault="00D6532E" w:rsidP="00EF4E96">
      <w:pPr>
        <w:pStyle w:val="Nadpisbezsl1-1"/>
        <w:jc w:val="both"/>
        <w:rPr>
          <w:strike/>
          <w:highlight w:val="cyan"/>
        </w:rPr>
      </w:pPr>
      <w:bookmarkStart w:id="8" w:name="_Toc226984008"/>
      <w:r>
        <w:lastRenderedPageBreak/>
        <w:t xml:space="preserve">kapitola č. </w:t>
      </w:r>
      <w:r w:rsidR="00D84A9C">
        <w:t xml:space="preserve">5 </w:t>
      </w:r>
      <w:r w:rsidR="009B0DFA">
        <w:t>Neobsazeno</w:t>
      </w:r>
      <w:bookmarkEnd w:id="8"/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26984009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4109A103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>požadovaných v čl. 8.</w:t>
            </w:r>
            <w:r w:rsidR="00DE35A6">
              <w:rPr>
                <w:b/>
              </w:rPr>
              <w:t>5</w:t>
            </w:r>
            <w:r w:rsidRPr="00FF1BC8">
              <w:rPr>
                <w:b/>
              </w:rPr>
              <w:t xml:space="preserve"> </w:t>
            </w:r>
            <w:r w:rsidRPr="00DE35A6">
              <w:rPr>
                <w:b/>
              </w:rPr>
              <w:t>Výzvy</w:t>
            </w:r>
            <w:r w:rsidR="00DD63D8" w:rsidRPr="00DE35A6">
              <w:rPr>
                <w:b/>
              </w:rPr>
              <w:t>, které dodavatel poskytl** za posledních 5 let v Kč*** bez</w:t>
            </w:r>
            <w:r w:rsidR="00DD63D8" w:rsidRPr="00AD792A">
              <w:rPr>
                <w:b/>
              </w:rPr>
              <w:t xml:space="preserve">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26984010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26984011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4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5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="00170521"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7C87F265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</w:t>
      </w:r>
      <w:r w:rsidRPr="00171642">
        <w:t>či ji</w:t>
      </w:r>
      <w:r>
        <w:t xml:space="preserve">ná odborná způsobilost: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26984012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26984013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3D804A7F" w:rsidR="00066766" w:rsidRDefault="00EB5220" w:rsidP="00EB5220">
      <w:pPr>
        <w:pStyle w:val="Nadpisbezsl1-1"/>
      </w:pPr>
      <w:bookmarkStart w:id="14" w:name="_Toc226984014"/>
      <w:r>
        <w:lastRenderedPageBreak/>
        <w:t xml:space="preserve">Kapitola č. </w:t>
      </w:r>
      <w:r w:rsidR="00D84A9C">
        <w:t xml:space="preserve">11 </w:t>
      </w:r>
      <w:r w:rsidR="00171642">
        <w:t>Neobsazeno</w:t>
      </w:r>
      <w:bookmarkEnd w:id="14"/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26984015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6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65490B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65490B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3BFB5" w14:textId="77777777" w:rsidR="0065490B" w:rsidRDefault="0065490B" w:rsidP="00962258">
      <w:pPr>
        <w:spacing w:after="0" w:line="240" w:lineRule="auto"/>
      </w:pPr>
      <w:r>
        <w:separator/>
      </w:r>
    </w:p>
  </w:endnote>
  <w:endnote w:type="continuationSeparator" w:id="0">
    <w:p w14:paraId="3D195DDE" w14:textId="77777777" w:rsidR="0065490B" w:rsidRDefault="0065490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8F056" w14:textId="77777777" w:rsidR="0065490B" w:rsidRDefault="0065490B" w:rsidP="00962258">
      <w:pPr>
        <w:spacing w:after="0" w:line="240" w:lineRule="auto"/>
      </w:pPr>
      <w:r>
        <w:separator/>
      </w:r>
    </w:p>
  </w:footnote>
  <w:footnote w:type="continuationSeparator" w:id="0">
    <w:p w14:paraId="0900C095" w14:textId="77777777" w:rsidR="0065490B" w:rsidRDefault="0065490B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5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6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2775"/>
    <w:rsid w:val="00163AF1"/>
    <w:rsid w:val="0016455F"/>
    <w:rsid w:val="001656A2"/>
    <w:rsid w:val="00166978"/>
    <w:rsid w:val="00170521"/>
    <w:rsid w:val="00170EC5"/>
    <w:rsid w:val="00171642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97D5F"/>
    <w:rsid w:val="001A341A"/>
    <w:rsid w:val="001A60A6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0FA5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24D8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A5A6F"/>
    <w:rsid w:val="004B14B1"/>
    <w:rsid w:val="004B2044"/>
    <w:rsid w:val="004B34E9"/>
    <w:rsid w:val="004B4008"/>
    <w:rsid w:val="004B7724"/>
    <w:rsid w:val="004C086E"/>
    <w:rsid w:val="004C2709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490B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96BC3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2F98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4519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0DFA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2C1A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45A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4AF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2C23"/>
    <w:rsid w:val="00D7784F"/>
    <w:rsid w:val="00D831A3"/>
    <w:rsid w:val="00D83B76"/>
    <w:rsid w:val="00D84986"/>
    <w:rsid w:val="00D84A9C"/>
    <w:rsid w:val="00D91145"/>
    <w:rsid w:val="00D91EA6"/>
    <w:rsid w:val="00D9499B"/>
    <w:rsid w:val="00D9585C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35A6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45CCD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4260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96844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62775"/>
    <w:rsid w:val="00197D5F"/>
    <w:rsid w:val="001A60A6"/>
    <w:rsid w:val="001F2160"/>
    <w:rsid w:val="00215FBE"/>
    <w:rsid w:val="002450A8"/>
    <w:rsid w:val="002479B1"/>
    <w:rsid w:val="002C7641"/>
    <w:rsid w:val="00325CE0"/>
    <w:rsid w:val="00374734"/>
    <w:rsid w:val="00376800"/>
    <w:rsid w:val="003879DE"/>
    <w:rsid w:val="0045525D"/>
    <w:rsid w:val="004B48D8"/>
    <w:rsid w:val="004C2709"/>
    <w:rsid w:val="00581789"/>
    <w:rsid w:val="00592296"/>
    <w:rsid w:val="006B7641"/>
    <w:rsid w:val="006C6A0E"/>
    <w:rsid w:val="006D2F98"/>
    <w:rsid w:val="007206AD"/>
    <w:rsid w:val="00746B38"/>
    <w:rsid w:val="007C641A"/>
    <w:rsid w:val="007D4BF1"/>
    <w:rsid w:val="008211BB"/>
    <w:rsid w:val="00925D65"/>
    <w:rsid w:val="00AC4100"/>
    <w:rsid w:val="00BC73A3"/>
    <w:rsid w:val="00C74C99"/>
    <w:rsid w:val="00CD0DBE"/>
    <w:rsid w:val="00CF089C"/>
    <w:rsid w:val="00D83B76"/>
    <w:rsid w:val="00E16E5B"/>
    <w:rsid w:val="00E27588"/>
    <w:rsid w:val="00E6073F"/>
    <w:rsid w:val="00EE7DC1"/>
    <w:rsid w:val="00F9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87</TotalTime>
  <Pages>15</Pages>
  <Words>3236</Words>
  <Characters>19096</Characters>
  <Application>Microsoft Office Word</Application>
  <DocSecurity>0</DocSecurity>
  <Lines>159</Lines>
  <Paragraphs>44</Paragraphs>
  <ScaleCrop>false</ScaleCrop>
  <Company>SŽDC s.o.</Company>
  <LinksUpToDate>false</LinksUpToDate>
  <CharactersWithSpaces>22288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Vondráková Veronika, Ing.</cp:lastModifiedBy>
  <cp:revision>83</cp:revision>
  <cp:lastPrinted>2019-03-07T14:42:00Z</cp:lastPrinted>
  <dcterms:created xsi:type="dcterms:W3CDTF">2025-08-26T09:04:00Z</dcterms:created>
  <dcterms:modified xsi:type="dcterms:W3CDTF">2026-04-21T10:28:00Z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